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F25EB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1C2F25EE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25EC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25ED" w14:textId="77777777" w:rsidR="00C44B8B" w:rsidRPr="00DF06B5" w:rsidRDefault="00B93AC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93AC2">
              <w:rPr>
                <w:b/>
                <w:sz w:val="26"/>
                <w:szCs w:val="26"/>
              </w:rPr>
              <w:t>202A_129</w:t>
            </w:r>
          </w:p>
        </w:tc>
      </w:tr>
      <w:tr w:rsidR="00A67559" w:rsidRPr="00AD3C21" w14:paraId="1C2F25F1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25EF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25F0" w14:textId="77777777" w:rsidR="00A67559" w:rsidRPr="00B93AC2" w:rsidRDefault="00EC54F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93AC2">
              <w:rPr>
                <w:b/>
                <w:sz w:val="26"/>
                <w:szCs w:val="26"/>
                <w:lang w:val="en-US"/>
              </w:rPr>
              <w:t>2299687</w:t>
            </w:r>
          </w:p>
        </w:tc>
      </w:tr>
    </w:tbl>
    <w:p w14:paraId="1C2F25F2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1C2F25F3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1C2F25F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1C2F25F5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1C2F25F6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1C2F25F7" w14:textId="77777777" w:rsidR="00C44B8B" w:rsidRPr="00CB6078" w:rsidRDefault="00C44B8B" w:rsidP="00C44B8B"/>
    <w:p w14:paraId="1C2F25F8" w14:textId="77777777" w:rsidR="00C44B8B" w:rsidRPr="00CB6078" w:rsidRDefault="00C44B8B" w:rsidP="00C44B8B"/>
    <w:p w14:paraId="1C2F25F9" w14:textId="77777777" w:rsidR="00C44B8B" w:rsidRPr="00CB6078" w:rsidRDefault="00C44B8B" w:rsidP="00C44B8B"/>
    <w:p w14:paraId="1C2F25FA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C2F25FB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1C2F25FC" w14:textId="77777777" w:rsidR="00612811" w:rsidRPr="00B93AC2" w:rsidRDefault="00C550F0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B93AC2" w:rsidRPr="00CF31C3">
        <w:rPr>
          <w:b/>
          <w:sz w:val="24"/>
          <w:szCs w:val="24"/>
        </w:rPr>
        <w:t>Зажим шлейфовый ШС-15,2-0,1</w:t>
      </w:r>
      <w:r>
        <w:rPr>
          <w:b/>
          <w:sz w:val="24"/>
          <w:szCs w:val="24"/>
        </w:rPr>
        <w:t>)</w:t>
      </w:r>
      <w:r w:rsidR="006002D8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B93AC2">
        <w:rPr>
          <w:b/>
          <w:sz w:val="26"/>
          <w:szCs w:val="26"/>
        </w:rPr>
        <w:t xml:space="preserve"> </w:t>
      </w:r>
      <w:r w:rsidR="00AA670B" w:rsidRPr="006002D8">
        <w:rPr>
          <w:b/>
          <w:sz w:val="26"/>
          <w:szCs w:val="26"/>
          <w:u w:val="single"/>
        </w:rPr>
        <w:t>202</w:t>
      </w:r>
      <w:r w:rsidR="00AA670B" w:rsidRPr="006002D8">
        <w:rPr>
          <w:b/>
          <w:sz w:val="26"/>
          <w:szCs w:val="26"/>
          <w:u w:val="single"/>
          <w:lang w:val="en-US"/>
        </w:rPr>
        <w:t>A</w:t>
      </w:r>
    </w:p>
    <w:p w14:paraId="1C2F25FD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C2F25FE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C2F25FF" w14:textId="77777777" w:rsidR="0036598D" w:rsidRPr="00CF31C3" w:rsidRDefault="00641E44" w:rsidP="002F470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F31C3">
        <w:rPr>
          <w:sz w:val="24"/>
          <w:szCs w:val="24"/>
        </w:rPr>
        <w:t xml:space="preserve">Технические требования, характеристики </w:t>
      </w:r>
      <w:r w:rsidR="00770408" w:rsidRPr="00CF31C3">
        <w:rPr>
          <w:sz w:val="24"/>
          <w:szCs w:val="24"/>
        </w:rPr>
        <w:t>линейной арматуры и гасителей вибрации</w:t>
      </w:r>
      <w:r w:rsidR="004F4E9E" w:rsidRPr="00CF31C3">
        <w:rPr>
          <w:sz w:val="24"/>
          <w:szCs w:val="24"/>
        </w:rPr>
        <w:t xml:space="preserve"> должны соответствовать параметрам </w:t>
      </w:r>
      <w:r w:rsidR="0036598D" w:rsidRPr="00CF31C3">
        <w:rPr>
          <w:sz w:val="24"/>
          <w:szCs w:val="24"/>
        </w:rPr>
        <w:t>ТУ 3449-036-27560230-04 «</w:t>
      </w:r>
      <w:r w:rsidR="0036598D" w:rsidRPr="00CF31C3">
        <w:rPr>
          <w:color w:val="000000"/>
          <w:sz w:val="24"/>
          <w:szCs w:val="24"/>
        </w:rPr>
        <w:t>Зажимы соединительные шлейфовые спиральные типа ШС».</w:t>
      </w:r>
    </w:p>
    <w:p w14:paraId="1C2F2600" w14:textId="77777777" w:rsidR="00A305DC" w:rsidRDefault="00A75054" w:rsidP="0055728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C2F2643" wp14:editId="1C2F2644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16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739"/>
        <w:gridCol w:w="1739"/>
      </w:tblGrid>
      <w:tr w:rsidR="006002D8" w:rsidRPr="00F1236F" w14:paraId="1C2F2605" w14:textId="77777777" w:rsidTr="00557286">
        <w:trPr>
          <w:tblCellSpacing w:w="0" w:type="dxa"/>
          <w:jc w:val="center"/>
        </w:trPr>
        <w:tc>
          <w:tcPr>
            <w:tcW w:w="9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1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2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2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bCs/>
                <w:sz w:val="22"/>
                <w:szCs w:val="22"/>
              </w:rPr>
              <w:t>Провода по ГОСТ 839, марок АС, АСКП,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764957">
              <w:rPr>
                <w:bCs/>
                <w:sz w:val="22"/>
                <w:szCs w:val="22"/>
              </w:rPr>
              <w:t>АСКС, АСК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3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8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4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bCs/>
                <w:sz w:val="22"/>
                <w:szCs w:val="22"/>
              </w:rPr>
              <w:t>Масса зажима, кг</w:t>
            </w:r>
          </w:p>
        </w:tc>
      </w:tr>
      <w:tr w:rsidR="006002D8" w:rsidRPr="00F1236F" w14:paraId="1C2F260B" w14:textId="77777777" w:rsidTr="0055728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6" w14:textId="77777777" w:rsidR="006002D8" w:rsidRPr="00764957" w:rsidRDefault="006002D8" w:rsidP="0076495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7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sz w:val="22"/>
                <w:szCs w:val="22"/>
              </w:rPr>
              <w:t>Сечение, мм</w:t>
            </w:r>
            <w:r w:rsidRPr="00764957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8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sz w:val="22"/>
                <w:szCs w:val="22"/>
              </w:rPr>
              <w:t>Диаметр,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9" w14:textId="77777777" w:rsidR="006002D8" w:rsidRPr="00764957" w:rsidRDefault="006002D8" w:rsidP="00764957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A" w14:textId="77777777" w:rsidR="006002D8" w:rsidRPr="00764957" w:rsidRDefault="006002D8" w:rsidP="00764957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02D8" w:rsidRPr="00F1236F" w14:paraId="1C2F2611" w14:textId="77777777" w:rsidTr="00557286">
        <w:trPr>
          <w:tblCellSpacing w:w="0" w:type="dxa"/>
          <w:jc w:val="center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C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bCs/>
                <w:sz w:val="22"/>
                <w:szCs w:val="22"/>
              </w:rPr>
              <w:t>ШС-15,2-01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D" w14:textId="77777777" w:rsidR="006002D8" w:rsidRPr="00764957" w:rsidRDefault="006002D8" w:rsidP="006002D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764957">
              <w:rPr>
                <w:sz w:val="22"/>
                <w:szCs w:val="22"/>
              </w:rPr>
              <w:t>0/</w:t>
            </w:r>
            <w:r>
              <w:rPr>
                <w:sz w:val="22"/>
                <w:szCs w:val="22"/>
              </w:rPr>
              <w:t>72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E" w14:textId="77777777" w:rsidR="006002D8" w:rsidRPr="00764957" w:rsidRDefault="006002D8" w:rsidP="006002D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sz w:val="22"/>
                <w:szCs w:val="22"/>
              </w:rPr>
              <w:t>15,2</w:t>
            </w:r>
            <w:r>
              <w:rPr>
                <w:sz w:val="22"/>
                <w:szCs w:val="22"/>
              </w:rPr>
              <w:t xml:space="preserve">; </w:t>
            </w:r>
            <w:r w:rsidRPr="00764957">
              <w:rPr>
                <w:sz w:val="22"/>
                <w:szCs w:val="22"/>
              </w:rPr>
              <w:t>15,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0F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sz w:val="22"/>
                <w:szCs w:val="22"/>
              </w:rPr>
              <w:t>700</w:t>
            </w:r>
          </w:p>
        </w:tc>
        <w:tc>
          <w:tcPr>
            <w:tcW w:w="9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2F2610" w14:textId="77777777" w:rsidR="006002D8" w:rsidRPr="00764957" w:rsidRDefault="006002D8" w:rsidP="0076495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64957">
              <w:rPr>
                <w:sz w:val="22"/>
                <w:szCs w:val="22"/>
              </w:rPr>
              <w:t>0,9</w:t>
            </w:r>
          </w:p>
        </w:tc>
      </w:tr>
    </w:tbl>
    <w:p w14:paraId="1C2F2612" w14:textId="77777777" w:rsidR="00A75054" w:rsidRPr="00CB6078" w:rsidRDefault="00A7505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C2F261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1C2F2614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1C2F2615" w14:textId="77777777" w:rsidR="0023516F" w:rsidRPr="00A24900" w:rsidRDefault="0023516F" w:rsidP="002351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1C2F2616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C2F2617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C2F2618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C2F2619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C2F261A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C2F261B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«Россети»;</w:t>
      </w:r>
    </w:p>
    <w:p w14:paraId="1C2F261C" w14:textId="4F788AB9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9E5665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1C2F261D" w14:textId="61FAC3AD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85F55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C2F261E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</w:t>
      </w:r>
      <w:bookmarkStart w:id="0" w:name="_GoBack"/>
      <w:bookmarkEnd w:id="0"/>
      <w:r w:rsidRPr="00FB7AEF">
        <w:rPr>
          <w:sz w:val="24"/>
          <w:szCs w:val="24"/>
        </w:rPr>
        <w:t>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1C2F261F" w14:textId="77777777" w:rsidR="00DE0C6D" w:rsidRPr="00F64720" w:rsidRDefault="00843900" w:rsidP="002F470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1C2F2620" w14:textId="77777777" w:rsidR="001C72DB" w:rsidRPr="00DF06B5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1C2F2621" w14:textId="77777777" w:rsidR="0036598D" w:rsidRPr="00AA55FC" w:rsidRDefault="0036598D" w:rsidP="0036598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A55FC">
        <w:rPr>
          <w:sz w:val="24"/>
          <w:szCs w:val="24"/>
        </w:rPr>
        <w:t>ТУ 3449-036-27560230-04 «</w:t>
      </w:r>
      <w:r w:rsidRPr="00AA55FC">
        <w:rPr>
          <w:color w:val="000000"/>
          <w:sz w:val="24"/>
          <w:szCs w:val="24"/>
        </w:rPr>
        <w:t>Зажимы соединительные шлейфовые спиральные типа ШС»</w:t>
      </w:r>
      <w:r w:rsidR="00B7034E">
        <w:rPr>
          <w:color w:val="000000"/>
          <w:sz w:val="24"/>
          <w:szCs w:val="24"/>
        </w:rPr>
        <w:t>;</w:t>
      </w:r>
    </w:p>
    <w:p w14:paraId="1C2F2622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1C2F2623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1C2F2624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C2F2625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1C2F2626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C2F2627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C2F2628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1C2F2629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1C2F262A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B7034E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1C2F262B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C2F262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1C2F262D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B7034E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C2F262E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2F262F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1C2F2630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1C2F2631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2F2632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C2F2633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1C2F2634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1C2F2635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C2F2636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1C2F2637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1C2F2638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1C2F2639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C2F263A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1C2F263B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C2F263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1C2F263D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C2F263E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2F263F" w14:textId="77777777" w:rsidR="001D6900" w:rsidRPr="00CB6078" w:rsidRDefault="001D6900" w:rsidP="00451C4D">
      <w:pPr>
        <w:rPr>
          <w:sz w:val="26"/>
          <w:szCs w:val="26"/>
        </w:rPr>
      </w:pPr>
    </w:p>
    <w:p w14:paraId="1C2F2640" w14:textId="77777777" w:rsidR="004A2665" w:rsidRPr="00CB6078" w:rsidRDefault="004A2665" w:rsidP="00451C4D">
      <w:pPr>
        <w:rPr>
          <w:sz w:val="26"/>
          <w:szCs w:val="26"/>
        </w:rPr>
      </w:pPr>
    </w:p>
    <w:p w14:paraId="1C2F2641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C2F2642" w14:textId="77777777" w:rsidR="008A5CA5" w:rsidRPr="00B7034E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sectPr w:rsidR="008A5CA5" w:rsidRPr="00B7034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2F2647" w14:textId="77777777" w:rsidR="00580861" w:rsidRDefault="00580861">
      <w:r>
        <w:separator/>
      </w:r>
    </w:p>
  </w:endnote>
  <w:endnote w:type="continuationSeparator" w:id="0">
    <w:p w14:paraId="1C2F2648" w14:textId="77777777" w:rsidR="00580861" w:rsidRDefault="00580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F2645" w14:textId="77777777" w:rsidR="00580861" w:rsidRDefault="00580861">
      <w:r>
        <w:separator/>
      </w:r>
    </w:p>
  </w:footnote>
  <w:footnote w:type="continuationSeparator" w:id="0">
    <w:p w14:paraId="1C2F2646" w14:textId="77777777" w:rsidR="00580861" w:rsidRDefault="00580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2F2649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C2F264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377C9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3549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16F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470C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598D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98A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286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0861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5F55"/>
    <w:rsid w:val="00587B52"/>
    <w:rsid w:val="00587D5B"/>
    <w:rsid w:val="00590397"/>
    <w:rsid w:val="00590A92"/>
    <w:rsid w:val="005916D0"/>
    <w:rsid w:val="00592407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2D8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79C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4957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665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0F2D"/>
    <w:rsid w:val="00A72317"/>
    <w:rsid w:val="00A74EE0"/>
    <w:rsid w:val="00A75054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34E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3AC2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0F0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1C3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DC9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122"/>
    <w:rsid w:val="00D475AF"/>
    <w:rsid w:val="00D541DC"/>
    <w:rsid w:val="00D54C49"/>
    <w:rsid w:val="00D57379"/>
    <w:rsid w:val="00D57953"/>
    <w:rsid w:val="00D61273"/>
    <w:rsid w:val="00D61ED8"/>
    <w:rsid w:val="00D63136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6B5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77DF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4F3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2F25EB"/>
  <w15:docId w15:val="{F626F376-4306-4DCD-A0D2-CB87D0BC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0A5900-4B96-4942-9897-0307404C0917}"/>
</file>

<file path=customXml/itemProps2.xml><?xml version="1.0" encoding="utf-8"?>
<ds:datastoreItem xmlns:ds="http://schemas.openxmlformats.org/officeDocument/2006/customXml" ds:itemID="{004D9487-59FA-41E4-9525-5A0152FF6E37}"/>
</file>

<file path=customXml/itemProps3.xml><?xml version="1.0" encoding="utf-8"?>
<ds:datastoreItem xmlns:ds="http://schemas.openxmlformats.org/officeDocument/2006/customXml" ds:itemID="{88F82319-BD48-445F-BBC9-B7AF6752BFF0}"/>
</file>

<file path=customXml/itemProps4.xml><?xml version="1.0" encoding="utf-8"?>
<ds:datastoreItem xmlns:ds="http://schemas.openxmlformats.org/officeDocument/2006/customXml" ds:itemID="{A673440B-6DCE-4B94-81E3-8F1A03B125DF}"/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15</TotalTime>
  <Pages>3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8046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20</cp:revision>
  <cp:lastPrinted>2010-09-30T13:29:00Z</cp:lastPrinted>
  <dcterms:created xsi:type="dcterms:W3CDTF">2015-04-15T08:33:00Z</dcterms:created>
  <dcterms:modified xsi:type="dcterms:W3CDTF">2015-09-02T12:02:00Z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